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98F728" w14:textId="77777777" w:rsidR="007F079E" w:rsidRPr="0006667D" w:rsidRDefault="007F079E" w:rsidP="0006667D">
      <w:pPr>
        <w:tabs>
          <w:tab w:val="right" w:pos="4593"/>
        </w:tabs>
        <w:spacing w:after="60"/>
        <w:jc w:val="both"/>
        <w:rPr>
          <w:rFonts w:ascii="Arial" w:hAnsi="Arial"/>
          <w:bCs/>
          <w:sz w:val="18"/>
        </w:rPr>
      </w:pPr>
    </w:p>
    <w:p w14:paraId="574E67B0" w14:textId="77777777" w:rsidR="002B5F94" w:rsidRPr="0006667D" w:rsidRDefault="002B5F94" w:rsidP="0006667D">
      <w:pPr>
        <w:tabs>
          <w:tab w:val="right" w:pos="4082"/>
        </w:tabs>
        <w:spacing w:after="60"/>
        <w:jc w:val="both"/>
        <w:rPr>
          <w:rFonts w:ascii="Arial" w:hAnsi="Arial"/>
          <w:bCs/>
        </w:rPr>
      </w:pPr>
    </w:p>
    <w:p w14:paraId="75ECA094" w14:textId="77777777" w:rsidR="0034577C" w:rsidRPr="0006667D" w:rsidRDefault="00AF1AB2" w:rsidP="0006667D">
      <w:pPr>
        <w:tabs>
          <w:tab w:val="right" w:pos="4082"/>
        </w:tabs>
        <w:spacing w:after="60"/>
        <w:jc w:val="both"/>
        <w:rPr>
          <w:rFonts w:ascii="Arial" w:hAnsi="Arial"/>
          <w:bCs/>
          <w:sz w:val="22"/>
        </w:rPr>
      </w:pPr>
      <w:r w:rsidRPr="0006667D">
        <w:rPr>
          <w:rFonts w:ascii="Arial" w:hAnsi="Arial"/>
          <w:bCs/>
          <w:caps/>
          <w:sz w:val="18"/>
        </w:rPr>
        <w:tab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FE3376" w:rsidRPr="0006667D" w14:paraId="565AAE64" w14:textId="77777777" w:rsidTr="00023EEF">
        <w:tc>
          <w:tcPr>
            <w:tcW w:w="9212" w:type="dxa"/>
          </w:tcPr>
          <w:p w14:paraId="11D93F36" w14:textId="77777777" w:rsidR="00FE3376" w:rsidRPr="0006667D" w:rsidRDefault="0006667D" w:rsidP="0006667D">
            <w:pPr>
              <w:tabs>
                <w:tab w:val="left" w:pos="4820"/>
              </w:tabs>
              <w:spacing w:after="60"/>
              <w:jc w:val="center"/>
              <w:rPr>
                <w:rFonts w:ascii="Arial" w:hAnsi="Arial"/>
                <w:b/>
                <w:sz w:val="32"/>
                <w:szCs w:val="32"/>
              </w:rPr>
            </w:pPr>
            <w:r w:rsidRPr="0006667D">
              <w:rPr>
                <w:rFonts w:ascii="Arial" w:hAnsi="Arial"/>
                <w:b/>
                <w:sz w:val="32"/>
                <w:szCs w:val="32"/>
              </w:rPr>
              <w:t>ATTESTATION SUR L’HONNEUR</w:t>
            </w:r>
          </w:p>
        </w:tc>
      </w:tr>
    </w:tbl>
    <w:p w14:paraId="6FE11FDF" w14:textId="77777777" w:rsidR="009D1563" w:rsidRPr="0006667D" w:rsidRDefault="009D1563" w:rsidP="0006667D">
      <w:pPr>
        <w:tabs>
          <w:tab w:val="left" w:pos="4820"/>
        </w:tabs>
        <w:spacing w:after="60"/>
        <w:jc w:val="both"/>
        <w:rPr>
          <w:rFonts w:ascii="Arial" w:hAnsi="Arial"/>
          <w:bCs/>
        </w:rPr>
      </w:pPr>
    </w:p>
    <w:p w14:paraId="2A909D48" w14:textId="77777777" w:rsidR="00A407D2" w:rsidRDefault="00A407D2" w:rsidP="0006667D">
      <w:pPr>
        <w:tabs>
          <w:tab w:val="right" w:pos="4082"/>
        </w:tabs>
        <w:spacing w:after="60"/>
        <w:jc w:val="both"/>
        <w:rPr>
          <w:rFonts w:ascii="Arial" w:hAnsi="Arial"/>
          <w:bCs/>
          <w:sz w:val="22"/>
          <w:szCs w:val="22"/>
        </w:rPr>
      </w:pPr>
    </w:p>
    <w:p w14:paraId="08EEA2F5" w14:textId="77777777" w:rsidR="001704DE" w:rsidRDefault="001704DE" w:rsidP="0006667D">
      <w:pPr>
        <w:tabs>
          <w:tab w:val="right" w:pos="4082"/>
        </w:tabs>
        <w:spacing w:after="60"/>
        <w:jc w:val="both"/>
        <w:rPr>
          <w:rFonts w:ascii="Arial" w:hAnsi="Arial"/>
          <w:bCs/>
          <w:sz w:val="22"/>
          <w:szCs w:val="22"/>
        </w:rPr>
      </w:pPr>
    </w:p>
    <w:p w14:paraId="45EE55A3" w14:textId="77777777" w:rsidR="001704DE" w:rsidRPr="0006667D" w:rsidRDefault="001704DE" w:rsidP="0006667D">
      <w:pPr>
        <w:tabs>
          <w:tab w:val="right" w:pos="4082"/>
        </w:tabs>
        <w:spacing w:after="60"/>
        <w:jc w:val="both"/>
        <w:rPr>
          <w:rFonts w:ascii="Arial" w:hAnsi="Arial"/>
          <w:bCs/>
          <w:sz w:val="22"/>
          <w:szCs w:val="22"/>
        </w:rPr>
      </w:pPr>
    </w:p>
    <w:p w14:paraId="635836BD" w14:textId="77777777" w:rsidR="00FE3376" w:rsidRPr="0006667D" w:rsidRDefault="00FE3376" w:rsidP="0006667D">
      <w:pPr>
        <w:tabs>
          <w:tab w:val="right" w:pos="4082"/>
        </w:tabs>
        <w:spacing w:after="60"/>
        <w:jc w:val="both"/>
        <w:rPr>
          <w:rFonts w:ascii="Arial" w:hAnsi="Arial"/>
          <w:bCs/>
          <w:sz w:val="22"/>
          <w:szCs w:val="22"/>
        </w:rPr>
      </w:pPr>
      <w:r w:rsidRPr="0006667D">
        <w:rPr>
          <w:rFonts w:ascii="Arial" w:hAnsi="Arial"/>
          <w:bCs/>
          <w:sz w:val="22"/>
          <w:szCs w:val="22"/>
        </w:rPr>
        <w:t xml:space="preserve">Je soussigné(e) : </w:t>
      </w:r>
      <w:r w:rsidR="0006667D" w:rsidRPr="0006667D">
        <w:rPr>
          <w:rFonts w:ascii="Arial" w:hAnsi="Arial"/>
          <w:bCs/>
          <w:sz w:val="22"/>
          <w:szCs w:val="22"/>
        </w:rPr>
        <w:t>………………………………………………………………………………………</w:t>
      </w:r>
    </w:p>
    <w:p w14:paraId="4A38D969" w14:textId="77777777" w:rsidR="00FE3376" w:rsidRDefault="00FE3376" w:rsidP="0006667D">
      <w:pPr>
        <w:tabs>
          <w:tab w:val="right" w:pos="4082"/>
        </w:tabs>
        <w:spacing w:after="60"/>
        <w:jc w:val="both"/>
        <w:rPr>
          <w:rFonts w:ascii="Arial" w:hAnsi="Arial"/>
          <w:bCs/>
          <w:sz w:val="22"/>
          <w:szCs w:val="22"/>
        </w:rPr>
      </w:pPr>
    </w:p>
    <w:p w14:paraId="01F96871" w14:textId="77777777" w:rsidR="0006667D" w:rsidRPr="0006667D" w:rsidRDefault="0006667D" w:rsidP="0006667D">
      <w:pPr>
        <w:tabs>
          <w:tab w:val="right" w:pos="4082"/>
        </w:tabs>
        <w:spacing w:after="60"/>
        <w:jc w:val="both"/>
        <w:rPr>
          <w:rFonts w:ascii="Arial" w:hAnsi="Arial"/>
          <w:bCs/>
          <w:sz w:val="22"/>
          <w:szCs w:val="22"/>
        </w:rPr>
      </w:pPr>
    </w:p>
    <w:p w14:paraId="58285B9D" w14:textId="77777777" w:rsidR="00FE3376" w:rsidRPr="0006667D" w:rsidRDefault="0006667D" w:rsidP="0006667D">
      <w:pPr>
        <w:tabs>
          <w:tab w:val="right" w:pos="4082"/>
        </w:tabs>
        <w:spacing w:after="60"/>
        <w:jc w:val="both"/>
        <w:rPr>
          <w:rFonts w:ascii="Arial" w:hAnsi="Arial"/>
          <w:bCs/>
          <w:sz w:val="22"/>
          <w:szCs w:val="22"/>
        </w:rPr>
      </w:pPr>
      <w:r w:rsidRPr="0006667D">
        <w:rPr>
          <w:rFonts w:ascii="Arial" w:hAnsi="Arial"/>
          <w:bCs/>
          <w:sz w:val="22"/>
          <w:szCs w:val="22"/>
        </w:rPr>
        <w:t>Représentant la société</w:t>
      </w:r>
      <w:r w:rsidR="00B9203B">
        <w:rPr>
          <w:rFonts w:ascii="Arial" w:hAnsi="Arial"/>
          <w:bCs/>
          <w:sz w:val="22"/>
          <w:szCs w:val="22"/>
        </w:rPr>
        <w:t xml:space="preserve"> </w:t>
      </w:r>
      <w:r w:rsidRPr="0006667D">
        <w:rPr>
          <w:rFonts w:ascii="Arial" w:hAnsi="Arial"/>
          <w:bCs/>
          <w:sz w:val="22"/>
          <w:szCs w:val="22"/>
        </w:rPr>
        <w:t xml:space="preserve">: </w:t>
      </w:r>
      <w:r>
        <w:rPr>
          <w:rFonts w:ascii="Arial" w:hAnsi="Arial"/>
          <w:bCs/>
          <w:sz w:val="22"/>
          <w:szCs w:val="22"/>
        </w:rPr>
        <w:t>…………………………………………………</w:t>
      </w:r>
      <w:r w:rsidR="00B9203B">
        <w:rPr>
          <w:rFonts w:ascii="Arial" w:hAnsi="Arial"/>
          <w:bCs/>
          <w:sz w:val="22"/>
          <w:szCs w:val="22"/>
        </w:rPr>
        <w:t>…………………………...</w:t>
      </w:r>
    </w:p>
    <w:p w14:paraId="1F4F8875" w14:textId="77777777" w:rsidR="00FE3376" w:rsidRDefault="00FE3376" w:rsidP="0006667D">
      <w:pPr>
        <w:tabs>
          <w:tab w:val="right" w:pos="4082"/>
        </w:tabs>
        <w:spacing w:after="60"/>
        <w:jc w:val="both"/>
        <w:rPr>
          <w:rFonts w:ascii="Arial" w:hAnsi="Arial"/>
          <w:bCs/>
          <w:sz w:val="22"/>
          <w:szCs w:val="22"/>
        </w:rPr>
      </w:pPr>
    </w:p>
    <w:p w14:paraId="4932A2A1" w14:textId="77777777" w:rsidR="0006667D" w:rsidRPr="0006667D" w:rsidRDefault="0006667D" w:rsidP="0006667D">
      <w:pPr>
        <w:tabs>
          <w:tab w:val="right" w:pos="4082"/>
        </w:tabs>
        <w:spacing w:after="60"/>
        <w:jc w:val="both"/>
        <w:rPr>
          <w:rFonts w:ascii="Arial" w:hAnsi="Arial"/>
          <w:bCs/>
          <w:sz w:val="22"/>
          <w:szCs w:val="22"/>
        </w:rPr>
      </w:pPr>
    </w:p>
    <w:p w14:paraId="3695E82F" w14:textId="77777777" w:rsidR="00FE3376" w:rsidRDefault="00FE3376" w:rsidP="0006667D">
      <w:pPr>
        <w:tabs>
          <w:tab w:val="left" w:pos="2410"/>
          <w:tab w:val="right" w:pos="4082"/>
        </w:tabs>
        <w:spacing w:after="60"/>
        <w:jc w:val="both"/>
        <w:rPr>
          <w:rFonts w:ascii="Arial" w:hAnsi="Arial"/>
          <w:bCs/>
          <w:sz w:val="22"/>
          <w:szCs w:val="22"/>
        </w:rPr>
      </w:pPr>
      <w:r w:rsidRPr="0006667D">
        <w:rPr>
          <w:rFonts w:ascii="Arial" w:hAnsi="Arial"/>
          <w:bCs/>
          <w:sz w:val="22"/>
          <w:szCs w:val="22"/>
        </w:rPr>
        <w:t xml:space="preserve">Agissant en qualité de </w:t>
      </w:r>
      <w:r w:rsidR="0006667D" w:rsidRPr="0006667D">
        <w:rPr>
          <w:rFonts w:ascii="Arial" w:hAnsi="Arial"/>
          <w:bCs/>
          <w:sz w:val="22"/>
          <w:szCs w:val="22"/>
        </w:rPr>
        <w:t>mandataire</w:t>
      </w:r>
      <w:r w:rsidR="0006667D">
        <w:rPr>
          <w:rFonts w:ascii="Arial" w:hAnsi="Arial"/>
          <w:bCs/>
          <w:sz w:val="22"/>
          <w:szCs w:val="22"/>
        </w:rPr>
        <w:t xml:space="preserve"> </w:t>
      </w:r>
      <w:r w:rsidR="00CF3693">
        <w:rPr>
          <w:rFonts w:ascii="Arial" w:hAnsi="Arial"/>
          <w:bCs/>
          <w:sz w:val="22"/>
          <w:szCs w:val="22"/>
        </w:rPr>
        <w:t xml:space="preserve">d’un groupement candidat </w:t>
      </w:r>
      <w:r w:rsidR="0006667D">
        <w:rPr>
          <w:rFonts w:ascii="Arial" w:hAnsi="Arial"/>
          <w:bCs/>
          <w:sz w:val="22"/>
          <w:szCs w:val="22"/>
        </w:rPr>
        <w:t>dans l</w:t>
      </w:r>
      <w:r w:rsidR="00B9203B">
        <w:rPr>
          <w:rFonts w:ascii="Arial" w:hAnsi="Arial"/>
          <w:bCs/>
          <w:sz w:val="22"/>
          <w:szCs w:val="22"/>
        </w:rPr>
        <w:t>e</w:t>
      </w:r>
      <w:r w:rsidR="0006667D">
        <w:rPr>
          <w:rFonts w:ascii="Arial" w:hAnsi="Arial"/>
          <w:bCs/>
          <w:sz w:val="22"/>
          <w:szCs w:val="22"/>
        </w:rPr>
        <w:t xml:space="preserve"> cadre </w:t>
      </w:r>
      <w:r w:rsidR="00B9203B">
        <w:rPr>
          <w:rFonts w:ascii="Arial" w:hAnsi="Arial"/>
          <w:bCs/>
          <w:sz w:val="22"/>
          <w:szCs w:val="22"/>
        </w:rPr>
        <w:t xml:space="preserve">de </w:t>
      </w:r>
      <w:r w:rsidR="0006667D">
        <w:rPr>
          <w:rFonts w:ascii="Arial" w:hAnsi="Arial"/>
          <w:bCs/>
          <w:sz w:val="22"/>
          <w:szCs w:val="22"/>
        </w:rPr>
        <w:t>la consultation suivante :</w:t>
      </w:r>
    </w:p>
    <w:p w14:paraId="2FF929EB" w14:textId="77777777" w:rsidR="00FE3376" w:rsidRPr="0006667D" w:rsidRDefault="00FE3376" w:rsidP="0006667D">
      <w:pPr>
        <w:tabs>
          <w:tab w:val="right" w:pos="4082"/>
        </w:tabs>
        <w:spacing w:after="60"/>
        <w:jc w:val="both"/>
        <w:rPr>
          <w:rFonts w:ascii="Arial" w:hAnsi="Arial"/>
          <w:bCs/>
          <w:sz w:val="22"/>
          <w:szCs w:val="22"/>
        </w:rPr>
      </w:pPr>
    </w:p>
    <w:p w14:paraId="04C9E3DB" w14:textId="44B028D4" w:rsidR="00A233E9" w:rsidRPr="002B6DFF" w:rsidRDefault="00A233E9" w:rsidP="00A233E9">
      <w:pPr>
        <w:numPr>
          <w:ilvl w:val="0"/>
          <w:numId w:val="2"/>
        </w:numPr>
        <w:spacing w:after="60"/>
        <w:jc w:val="both"/>
        <w:rPr>
          <w:rFonts w:ascii="Arial" w:hAnsi="Arial"/>
          <w:b/>
          <w:sz w:val="22"/>
          <w:szCs w:val="22"/>
        </w:rPr>
      </w:pPr>
      <w:r w:rsidRPr="00680CF0">
        <w:rPr>
          <w:rFonts w:ascii="Arial" w:hAnsi="Arial"/>
          <w:bCs/>
          <w:sz w:val="22"/>
          <w:szCs w:val="22"/>
        </w:rPr>
        <w:t xml:space="preserve">N° de la consultation : </w:t>
      </w:r>
      <w:r w:rsidR="00D90EC4" w:rsidRPr="00D90EC4">
        <w:rPr>
          <w:rFonts w:ascii="Arial" w:hAnsi="Arial"/>
          <w:b/>
          <w:sz w:val="22"/>
          <w:szCs w:val="22"/>
        </w:rPr>
        <w:t>2501213</w:t>
      </w:r>
    </w:p>
    <w:p w14:paraId="503706F9" w14:textId="77777777" w:rsidR="00A233E9" w:rsidRPr="00680CF0" w:rsidRDefault="00A233E9" w:rsidP="00A233E9">
      <w:pPr>
        <w:spacing w:after="60"/>
        <w:ind w:left="720"/>
        <w:jc w:val="both"/>
        <w:rPr>
          <w:rFonts w:ascii="Arial" w:hAnsi="Arial"/>
          <w:bCs/>
          <w:sz w:val="22"/>
          <w:szCs w:val="22"/>
        </w:rPr>
      </w:pPr>
    </w:p>
    <w:p w14:paraId="6A13640F" w14:textId="283ABF66" w:rsidR="00A233E9" w:rsidRPr="00680CF0" w:rsidRDefault="00A233E9" w:rsidP="00A233E9">
      <w:pPr>
        <w:numPr>
          <w:ilvl w:val="0"/>
          <w:numId w:val="2"/>
        </w:numPr>
        <w:spacing w:after="60"/>
        <w:jc w:val="both"/>
        <w:rPr>
          <w:rFonts w:ascii="Arial" w:hAnsi="Arial"/>
          <w:bCs/>
          <w:sz w:val="22"/>
          <w:szCs w:val="22"/>
        </w:rPr>
      </w:pPr>
      <w:r w:rsidRPr="00680CF0">
        <w:rPr>
          <w:rFonts w:ascii="Arial" w:hAnsi="Arial"/>
          <w:bCs/>
          <w:sz w:val="22"/>
          <w:szCs w:val="22"/>
        </w:rPr>
        <w:t>Objet de la consultation :</w:t>
      </w:r>
      <w:r w:rsidRPr="00680CF0">
        <w:t xml:space="preserve"> </w:t>
      </w:r>
      <w:r w:rsidRPr="002B6DFF">
        <w:rPr>
          <w:rFonts w:ascii="Arial" w:hAnsi="Arial"/>
          <w:b/>
          <w:sz w:val="22"/>
          <w:szCs w:val="22"/>
        </w:rPr>
        <w:t>Marché de Maîtrise d’œuvre pour la r</w:t>
      </w:r>
      <w:r w:rsidR="00AF5FEF">
        <w:rPr>
          <w:rFonts w:ascii="Arial" w:hAnsi="Arial"/>
          <w:b/>
          <w:sz w:val="22"/>
          <w:szCs w:val="22"/>
        </w:rPr>
        <w:t xml:space="preserve">estructuration et l’extension du Lycée Auguste Perdonnet à Thorigny-sur-Marne </w:t>
      </w:r>
      <w:r w:rsidRPr="002B6DFF">
        <w:rPr>
          <w:rFonts w:ascii="Arial" w:hAnsi="Arial"/>
          <w:b/>
          <w:sz w:val="22"/>
          <w:szCs w:val="22"/>
        </w:rPr>
        <w:t>(7</w:t>
      </w:r>
      <w:r w:rsidR="00AF5FEF">
        <w:rPr>
          <w:rFonts w:ascii="Arial" w:hAnsi="Arial"/>
          <w:b/>
          <w:sz w:val="22"/>
          <w:szCs w:val="22"/>
        </w:rPr>
        <w:t>7400</w:t>
      </w:r>
      <w:r w:rsidRPr="002B6DFF">
        <w:rPr>
          <w:rFonts w:ascii="Arial" w:hAnsi="Arial"/>
          <w:b/>
          <w:sz w:val="22"/>
          <w:szCs w:val="22"/>
        </w:rPr>
        <w:t>)</w:t>
      </w:r>
    </w:p>
    <w:p w14:paraId="04F278FB" w14:textId="77777777" w:rsidR="00CF3693" w:rsidRDefault="00CF3693" w:rsidP="0006667D">
      <w:pPr>
        <w:tabs>
          <w:tab w:val="right" w:pos="4082"/>
        </w:tabs>
        <w:spacing w:after="60"/>
        <w:jc w:val="both"/>
        <w:rPr>
          <w:rFonts w:ascii="Arial" w:hAnsi="Arial"/>
          <w:bCs/>
          <w:sz w:val="22"/>
          <w:szCs w:val="22"/>
        </w:rPr>
      </w:pPr>
    </w:p>
    <w:p w14:paraId="6517ED61" w14:textId="77777777" w:rsidR="00A233E9" w:rsidRDefault="00A233E9" w:rsidP="0006667D">
      <w:pPr>
        <w:tabs>
          <w:tab w:val="right" w:pos="4082"/>
        </w:tabs>
        <w:spacing w:after="60"/>
        <w:jc w:val="both"/>
        <w:rPr>
          <w:rFonts w:ascii="Arial" w:hAnsi="Arial"/>
          <w:bCs/>
          <w:sz w:val="22"/>
          <w:szCs w:val="22"/>
        </w:rPr>
      </w:pPr>
    </w:p>
    <w:p w14:paraId="61FA84EB" w14:textId="77777777" w:rsidR="00FE3376" w:rsidRPr="0006667D" w:rsidRDefault="0006667D" w:rsidP="0006667D">
      <w:pPr>
        <w:tabs>
          <w:tab w:val="right" w:pos="4082"/>
        </w:tabs>
        <w:spacing w:after="60"/>
        <w:jc w:val="both"/>
        <w:rPr>
          <w:rFonts w:ascii="Arial" w:hAnsi="Arial"/>
          <w:bCs/>
          <w:sz w:val="22"/>
          <w:szCs w:val="22"/>
        </w:rPr>
      </w:pPr>
      <w:r>
        <w:rPr>
          <w:rFonts w:ascii="Arial" w:hAnsi="Arial"/>
          <w:bCs/>
          <w:sz w:val="22"/>
          <w:szCs w:val="22"/>
        </w:rPr>
        <w:t>Atteste de</w:t>
      </w:r>
      <w:r w:rsidRPr="0006667D">
        <w:rPr>
          <w:rFonts w:ascii="Arial" w:hAnsi="Arial"/>
          <w:bCs/>
          <w:sz w:val="22"/>
          <w:szCs w:val="22"/>
        </w:rPr>
        <w:t xml:space="preserve"> la sincérité des informations présentées dans la candidature du groupement dont je suis mandataire, en particulier concernant les caractéristiques des références présentées par l’ensemble des membres du groupement (cotraitant et sous-traitant le cas échéant).</w:t>
      </w:r>
    </w:p>
    <w:p w14:paraId="62CA0DAD" w14:textId="77777777" w:rsidR="00D05152" w:rsidRPr="0006667D" w:rsidRDefault="00D05152" w:rsidP="0006667D">
      <w:pPr>
        <w:tabs>
          <w:tab w:val="right" w:pos="4082"/>
        </w:tabs>
        <w:spacing w:after="60"/>
        <w:jc w:val="both"/>
        <w:rPr>
          <w:rFonts w:ascii="Arial" w:hAnsi="Arial"/>
          <w:bCs/>
          <w:sz w:val="22"/>
          <w:szCs w:val="22"/>
        </w:rPr>
      </w:pPr>
    </w:p>
    <w:p w14:paraId="7C7B8BAC" w14:textId="77777777" w:rsidR="003D13AB" w:rsidRPr="0006667D" w:rsidRDefault="003D13AB" w:rsidP="0006667D">
      <w:pPr>
        <w:tabs>
          <w:tab w:val="right" w:pos="4649"/>
        </w:tabs>
        <w:spacing w:after="60"/>
        <w:jc w:val="both"/>
        <w:rPr>
          <w:rFonts w:ascii="Arial" w:hAnsi="Arial"/>
          <w:bCs/>
          <w:sz w:val="22"/>
          <w:szCs w:val="22"/>
        </w:rPr>
      </w:pPr>
    </w:p>
    <w:p w14:paraId="2AAA3FEB" w14:textId="77777777" w:rsidR="003D13AB" w:rsidRPr="0006667D" w:rsidRDefault="003D13AB" w:rsidP="0006667D">
      <w:pPr>
        <w:tabs>
          <w:tab w:val="right" w:pos="4649"/>
        </w:tabs>
        <w:spacing w:after="60"/>
        <w:jc w:val="center"/>
        <w:rPr>
          <w:rFonts w:ascii="Arial" w:hAnsi="Arial"/>
          <w:bCs/>
          <w:sz w:val="22"/>
          <w:szCs w:val="22"/>
        </w:rPr>
      </w:pPr>
      <w:r w:rsidRPr="0006667D">
        <w:rPr>
          <w:rFonts w:ascii="Arial" w:hAnsi="Arial"/>
          <w:bCs/>
          <w:sz w:val="22"/>
          <w:szCs w:val="22"/>
        </w:rPr>
        <w:t>Fait à</w:t>
      </w:r>
      <w:r w:rsidR="00980F06" w:rsidRPr="0006667D">
        <w:rPr>
          <w:rFonts w:ascii="Arial" w:hAnsi="Arial"/>
          <w:bCs/>
          <w:sz w:val="22"/>
          <w:szCs w:val="22"/>
        </w:rPr>
        <w:t xml:space="preserve"> </w:t>
      </w:r>
      <w:r w:rsidR="004546CC" w:rsidRPr="0006667D">
        <w:rPr>
          <w:rFonts w:ascii="Arial" w:hAnsi="Arial"/>
          <w:bCs/>
          <w:sz w:val="22"/>
          <w:szCs w:val="22"/>
        </w:rPr>
        <w:t>……………………..</w:t>
      </w:r>
      <w:r w:rsidRPr="0006667D">
        <w:rPr>
          <w:rFonts w:ascii="Arial" w:hAnsi="Arial"/>
          <w:bCs/>
          <w:sz w:val="22"/>
          <w:szCs w:val="22"/>
        </w:rPr>
        <w:t xml:space="preserve">                        </w:t>
      </w:r>
      <w:r w:rsidR="00C939DE" w:rsidRPr="0006667D">
        <w:rPr>
          <w:rFonts w:ascii="Arial" w:hAnsi="Arial"/>
          <w:bCs/>
          <w:sz w:val="22"/>
          <w:szCs w:val="22"/>
        </w:rPr>
        <w:t xml:space="preserve">    </w:t>
      </w:r>
      <w:r w:rsidRPr="0006667D">
        <w:rPr>
          <w:rFonts w:ascii="Arial" w:hAnsi="Arial"/>
          <w:bCs/>
          <w:sz w:val="22"/>
          <w:szCs w:val="22"/>
        </w:rPr>
        <w:t>Le</w:t>
      </w:r>
      <w:r w:rsidR="00980F06" w:rsidRPr="0006667D">
        <w:rPr>
          <w:rFonts w:ascii="Arial" w:hAnsi="Arial"/>
          <w:bCs/>
          <w:sz w:val="22"/>
          <w:szCs w:val="22"/>
        </w:rPr>
        <w:t xml:space="preserve"> </w:t>
      </w:r>
      <w:r w:rsidR="004546CC" w:rsidRPr="0006667D">
        <w:rPr>
          <w:rFonts w:ascii="Arial" w:hAnsi="Arial"/>
          <w:bCs/>
          <w:sz w:val="22"/>
          <w:szCs w:val="22"/>
        </w:rPr>
        <w:t>……………………</w:t>
      </w:r>
    </w:p>
    <w:p w14:paraId="6062ECB7" w14:textId="77777777" w:rsidR="003D13AB" w:rsidRPr="0006667D" w:rsidRDefault="003D13AB" w:rsidP="0006667D">
      <w:pPr>
        <w:tabs>
          <w:tab w:val="right" w:pos="4649"/>
        </w:tabs>
        <w:spacing w:after="60"/>
        <w:jc w:val="both"/>
        <w:rPr>
          <w:rFonts w:ascii="Arial" w:hAnsi="Arial"/>
          <w:bCs/>
          <w:sz w:val="22"/>
          <w:szCs w:val="22"/>
        </w:rPr>
      </w:pPr>
    </w:p>
    <w:p w14:paraId="4E201A39" w14:textId="77777777" w:rsidR="00916767" w:rsidRPr="0006667D" w:rsidRDefault="00916767" w:rsidP="0006667D">
      <w:pPr>
        <w:tabs>
          <w:tab w:val="right" w:pos="4649"/>
        </w:tabs>
        <w:spacing w:after="60"/>
        <w:jc w:val="both"/>
        <w:rPr>
          <w:rFonts w:ascii="Arial" w:hAnsi="Arial"/>
          <w:bCs/>
          <w:sz w:val="22"/>
          <w:szCs w:val="22"/>
        </w:rPr>
      </w:pPr>
    </w:p>
    <w:p w14:paraId="409ACC35" w14:textId="77777777" w:rsidR="00916767" w:rsidRPr="0006667D" w:rsidRDefault="00916767" w:rsidP="0006667D">
      <w:pPr>
        <w:tabs>
          <w:tab w:val="right" w:pos="4649"/>
        </w:tabs>
        <w:spacing w:after="60"/>
        <w:jc w:val="both"/>
        <w:rPr>
          <w:rFonts w:ascii="Arial" w:hAnsi="Arial"/>
          <w:bCs/>
          <w:i/>
          <w:iCs/>
          <w:sz w:val="22"/>
          <w:szCs w:val="22"/>
        </w:rPr>
      </w:pPr>
    </w:p>
    <w:p w14:paraId="0D98DC62" w14:textId="77777777" w:rsidR="003D13AB" w:rsidRPr="0006667D" w:rsidRDefault="0006667D" w:rsidP="0006667D">
      <w:pPr>
        <w:tabs>
          <w:tab w:val="right" w:pos="4649"/>
        </w:tabs>
        <w:spacing w:after="60"/>
        <w:jc w:val="center"/>
        <w:rPr>
          <w:rFonts w:ascii="Arial" w:hAnsi="Arial"/>
          <w:bCs/>
          <w:i/>
          <w:iCs/>
          <w:sz w:val="22"/>
          <w:szCs w:val="22"/>
        </w:rPr>
      </w:pPr>
      <w:r w:rsidRPr="0006667D">
        <w:rPr>
          <w:rFonts w:ascii="Arial" w:hAnsi="Arial"/>
          <w:bCs/>
          <w:i/>
          <w:iCs/>
          <w:sz w:val="22"/>
          <w:szCs w:val="22"/>
        </w:rPr>
        <w:t>Signature</w:t>
      </w:r>
    </w:p>
    <w:sectPr w:rsidR="003D13AB" w:rsidRPr="0006667D" w:rsidSect="00320DE1">
      <w:headerReference w:type="default" r:id="rId8"/>
      <w:footerReference w:type="default" r:id="rId9"/>
      <w:type w:val="continuous"/>
      <w:pgSz w:w="11906" w:h="16838"/>
      <w:pgMar w:top="1417" w:right="1417" w:bottom="1417" w:left="1417" w:header="737" w:footer="720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14129DA" w14:textId="77777777" w:rsidR="0081335C" w:rsidRDefault="0081335C" w:rsidP="00295D87">
      <w:r>
        <w:separator/>
      </w:r>
    </w:p>
  </w:endnote>
  <w:endnote w:type="continuationSeparator" w:id="0">
    <w:p w14:paraId="63FB7B0E" w14:textId="77777777" w:rsidR="0081335C" w:rsidRDefault="0081335C" w:rsidP="00295D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E88499" w14:textId="77777777" w:rsidR="00D05152" w:rsidRPr="00670838" w:rsidRDefault="00D05152" w:rsidP="00D05152">
    <w:pPr>
      <w:pStyle w:val="Pieddepage"/>
      <w:tabs>
        <w:tab w:val="clear" w:pos="4536"/>
        <w:tab w:val="clear" w:pos="9072"/>
      </w:tabs>
      <w:rPr>
        <w:rFonts w:ascii="Arial Rounded MT Bold" w:hAnsi="Arial Rounded MT Bold" w:cs="Arial"/>
        <w:color w:val="000000"/>
        <w:sz w:val="16"/>
        <w:szCs w:val="16"/>
      </w:rPr>
    </w:pPr>
    <w:r>
      <w:rPr>
        <w:rFonts w:ascii="Arial Rounded MT Bold" w:hAnsi="Arial Rounded MT Bold" w:cs="Arial"/>
        <w:color w:val="000000"/>
        <w:sz w:val="16"/>
        <w:szCs w:val="16"/>
      </w:rPr>
      <w:t>Région Île-de-France</w:t>
    </w:r>
    <w:r>
      <w:rPr>
        <w:rFonts w:ascii="Arial Rounded MT Bold" w:hAnsi="Arial Rounded MT Bold" w:cs="Arial"/>
        <w:color w:val="000000"/>
        <w:sz w:val="16"/>
        <w:szCs w:val="16"/>
      </w:rPr>
      <w:tab/>
    </w:r>
    <w:r>
      <w:rPr>
        <w:rFonts w:ascii="Arial Rounded MT Bold" w:hAnsi="Arial Rounded MT Bold" w:cs="Arial"/>
        <w:color w:val="000000"/>
        <w:sz w:val="16"/>
        <w:szCs w:val="16"/>
      </w:rPr>
      <w:tab/>
    </w:r>
    <w:r>
      <w:rPr>
        <w:rFonts w:ascii="Arial Rounded MT Bold" w:hAnsi="Arial Rounded MT Bold" w:cs="Arial"/>
        <w:color w:val="000000"/>
        <w:sz w:val="16"/>
        <w:szCs w:val="16"/>
      </w:rPr>
      <w:tab/>
    </w:r>
    <w:r>
      <w:rPr>
        <w:rFonts w:ascii="Arial Rounded MT Bold" w:hAnsi="Arial Rounded MT Bold" w:cs="Arial"/>
        <w:color w:val="000000"/>
        <w:sz w:val="16"/>
        <w:szCs w:val="16"/>
      </w:rPr>
      <w:tab/>
    </w:r>
    <w:r>
      <w:rPr>
        <w:rFonts w:ascii="Arial Rounded MT Bold" w:hAnsi="Arial Rounded MT Bold" w:cs="Arial"/>
        <w:color w:val="000000"/>
        <w:sz w:val="16"/>
        <w:szCs w:val="16"/>
      </w:rPr>
      <w:tab/>
    </w:r>
    <w:r>
      <w:rPr>
        <w:rFonts w:ascii="Arial Rounded MT Bold" w:hAnsi="Arial Rounded MT Bold" w:cs="Arial"/>
        <w:color w:val="000000"/>
        <w:sz w:val="16"/>
        <w:szCs w:val="16"/>
      </w:rPr>
      <w:tab/>
    </w:r>
    <w:r>
      <w:rPr>
        <w:rFonts w:ascii="Arial Rounded MT Bold" w:hAnsi="Arial Rounded MT Bold" w:cs="Arial"/>
        <w:color w:val="000000"/>
        <w:sz w:val="16"/>
        <w:szCs w:val="16"/>
      </w:rPr>
      <w:tab/>
    </w:r>
    <w:r>
      <w:rPr>
        <w:rFonts w:ascii="Arial Rounded MT Bold" w:hAnsi="Arial Rounded MT Bold" w:cs="Arial"/>
        <w:color w:val="000000"/>
        <w:sz w:val="16"/>
        <w:szCs w:val="16"/>
      </w:rPr>
      <w:tab/>
    </w:r>
    <w:r>
      <w:rPr>
        <w:rFonts w:ascii="Arial Rounded MT Bold" w:hAnsi="Arial Rounded MT Bold" w:cs="Arial"/>
        <w:color w:val="000000"/>
        <w:sz w:val="16"/>
        <w:szCs w:val="16"/>
      </w:rPr>
      <w:tab/>
    </w:r>
  </w:p>
  <w:p w14:paraId="7833AF48" w14:textId="77777777" w:rsidR="00D05152" w:rsidRPr="0023294C" w:rsidRDefault="00D05152" w:rsidP="00D05152">
    <w:pPr>
      <w:pStyle w:val="Pieddepage"/>
      <w:tabs>
        <w:tab w:val="clear" w:pos="4536"/>
        <w:tab w:val="clear" w:pos="9072"/>
        <w:tab w:val="right" w:pos="9498"/>
      </w:tabs>
      <w:rPr>
        <w:rFonts w:ascii="Arial" w:hAnsi="Arial" w:cs="Arial"/>
        <w:color w:val="000000"/>
        <w:spacing w:val="8"/>
        <w:sz w:val="14"/>
        <w:szCs w:val="14"/>
      </w:rPr>
    </w:pPr>
    <w:r>
      <w:rPr>
        <w:rFonts w:ascii="Arial" w:hAnsi="Arial" w:cs="Arial"/>
        <w:color w:val="000000"/>
        <w:spacing w:val="8"/>
        <w:sz w:val="14"/>
        <w:szCs w:val="14"/>
      </w:rPr>
      <w:t>2, rue Simone Veil – 93400 Saint-Ouen</w:t>
    </w:r>
  </w:p>
  <w:p w14:paraId="71D844DB" w14:textId="77777777" w:rsidR="00D05152" w:rsidRPr="00D05152" w:rsidRDefault="00D05152" w:rsidP="00D05152">
    <w:pPr>
      <w:pStyle w:val="Pieddepage"/>
      <w:tabs>
        <w:tab w:val="clear" w:pos="4536"/>
        <w:tab w:val="clear" w:pos="9072"/>
        <w:tab w:val="right" w:pos="9498"/>
      </w:tabs>
      <w:rPr>
        <w:rFonts w:ascii="Arial" w:hAnsi="Arial" w:cs="Arial"/>
        <w:color w:val="000000"/>
        <w:spacing w:val="8"/>
        <w:sz w:val="18"/>
        <w:szCs w:val="18"/>
        <w:lang w:val="en-US"/>
      </w:rPr>
    </w:pPr>
    <w:r w:rsidRPr="00D05152">
      <w:rPr>
        <w:rFonts w:ascii="Arial" w:hAnsi="Arial" w:cs="Arial"/>
        <w:color w:val="000000"/>
        <w:spacing w:val="8"/>
        <w:sz w:val="14"/>
        <w:szCs w:val="14"/>
        <w:lang w:val="en-US"/>
      </w:rPr>
      <w:t xml:space="preserve">Tél. : 01 53 85 53 85 – </w:t>
    </w:r>
    <w:hyperlink r:id="rId1" w:history="1">
      <w:r w:rsidRPr="00D05152">
        <w:rPr>
          <w:rStyle w:val="Lienhypertexte"/>
          <w:rFonts w:ascii="Arial" w:hAnsi="Arial" w:cs="Arial"/>
          <w:spacing w:val="8"/>
          <w:sz w:val="14"/>
          <w:szCs w:val="14"/>
          <w:lang w:val="en-US"/>
        </w:rPr>
        <w:t>www.iledefrance.fr</w:t>
      </w:r>
    </w:hyperlink>
  </w:p>
  <w:p w14:paraId="10D66E63" w14:textId="77777777" w:rsidR="00D05152" w:rsidRPr="001D70DA" w:rsidRDefault="00701619" w:rsidP="00D05152">
    <w:pPr>
      <w:pStyle w:val="Pieddepage"/>
      <w:tabs>
        <w:tab w:val="clear" w:pos="4536"/>
        <w:tab w:val="clear" w:pos="9072"/>
        <w:tab w:val="right" w:pos="284"/>
      </w:tabs>
      <w:spacing w:before="120"/>
      <w:rPr>
        <w:rFonts w:ascii="Arial" w:hAnsi="Arial" w:cs="Arial"/>
        <w:color w:val="000000"/>
        <w:spacing w:val="8"/>
        <w:sz w:val="14"/>
        <w:szCs w:val="14"/>
        <w:lang w:val="en-US"/>
      </w:rPr>
    </w:pPr>
    <w:r>
      <w:rPr>
        <w:rFonts w:ascii="Arial" w:hAnsi="Arial" w:cs="Arial"/>
        <w:noProof/>
        <w:color w:val="000000"/>
        <w:spacing w:val="8"/>
        <w:sz w:val="14"/>
        <w:szCs w:val="14"/>
      </w:rPr>
      <w:drawing>
        <wp:anchor distT="0" distB="0" distL="114300" distR="114300" simplePos="0" relativeHeight="251658240" behindDoc="0" locked="0" layoutInCell="1" allowOverlap="1" wp14:anchorId="35BA4B18" wp14:editId="46DF9B01">
          <wp:simplePos x="0" y="0"/>
          <wp:positionH relativeFrom="margin">
            <wp:posOffset>1084580</wp:posOffset>
          </wp:positionH>
          <wp:positionV relativeFrom="margin">
            <wp:posOffset>8908415</wp:posOffset>
          </wp:positionV>
          <wp:extent cx="198120" cy="198120"/>
          <wp:effectExtent l="0" t="0" r="0" b="0"/>
          <wp:wrapNone/>
          <wp:docPr id="7" name="Imag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>
                    <a:hlinkClick r:id="rId2"/>
                  </pic:cNvPr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8120" cy="198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7216" behindDoc="0" locked="0" layoutInCell="1" allowOverlap="1" wp14:anchorId="0B4A5F04" wp14:editId="3F2BD446">
          <wp:simplePos x="0" y="0"/>
          <wp:positionH relativeFrom="margin">
            <wp:posOffset>-17145</wp:posOffset>
          </wp:positionH>
          <wp:positionV relativeFrom="margin">
            <wp:posOffset>8898890</wp:posOffset>
          </wp:positionV>
          <wp:extent cx="199390" cy="199390"/>
          <wp:effectExtent l="0" t="0" r="0" b="0"/>
          <wp:wrapNone/>
          <wp:docPr id="6" name="Image 1">
            <a:hlinkClick xmlns:a="http://schemas.openxmlformats.org/drawingml/2006/main" r:id="rId4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>
                    <a:hlinkClick r:id="rId4"/>
                  </pic:cNvPr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9390" cy="1993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05152" w:rsidRPr="00D05152">
      <w:rPr>
        <w:rFonts w:ascii="Arial" w:hAnsi="Arial" w:cs="Arial"/>
        <w:color w:val="000000"/>
        <w:spacing w:val="8"/>
        <w:sz w:val="14"/>
        <w:szCs w:val="14"/>
        <w:lang w:val="en-US"/>
      </w:rPr>
      <w:tab/>
      <w:t xml:space="preserve">      </w:t>
    </w:r>
    <w:hyperlink r:id="rId6" w:history="1">
      <w:r w:rsidR="00D05152">
        <w:rPr>
          <w:rStyle w:val="Lienhypertexte"/>
          <w:rFonts w:ascii="Arial" w:hAnsi="Arial" w:cs="Arial"/>
          <w:spacing w:val="8"/>
          <w:sz w:val="14"/>
          <w:szCs w:val="14"/>
          <w:lang w:val="en-US"/>
        </w:rPr>
        <w:t>RegionI</w:t>
      </w:r>
      <w:r w:rsidR="00D05152" w:rsidRPr="004C4D4F">
        <w:rPr>
          <w:rStyle w:val="Lienhypertexte"/>
          <w:rFonts w:ascii="Arial" w:hAnsi="Arial" w:cs="Arial"/>
          <w:spacing w:val="8"/>
          <w:sz w:val="14"/>
          <w:szCs w:val="14"/>
          <w:lang w:val="en-US"/>
        </w:rPr>
        <w:t>leDeFrance</w:t>
      </w:r>
    </w:hyperlink>
    <w:r w:rsidR="00D05152">
      <w:rPr>
        <w:rFonts w:ascii="Arial" w:hAnsi="Arial" w:cs="Arial"/>
        <w:color w:val="000000"/>
        <w:spacing w:val="8"/>
        <w:sz w:val="14"/>
        <w:szCs w:val="14"/>
        <w:lang w:val="en-US"/>
      </w:rPr>
      <w:t xml:space="preserve"> </w:t>
    </w:r>
    <w:r w:rsidR="00D05152" w:rsidRPr="00AB2BAC">
      <w:rPr>
        <w:rFonts w:ascii="Arial" w:hAnsi="Arial" w:cs="Arial"/>
        <w:color w:val="000000"/>
        <w:spacing w:val="8"/>
        <w:sz w:val="14"/>
        <w:szCs w:val="14"/>
        <w:lang w:val="en-US"/>
      </w:rPr>
      <w:t xml:space="preserve">       </w:t>
    </w:r>
    <w:r w:rsidR="00D05152" w:rsidRPr="00D73568">
      <w:rPr>
        <w:rFonts w:ascii="Arial" w:hAnsi="Arial" w:cs="Arial"/>
        <w:color w:val="000000"/>
        <w:spacing w:val="8"/>
        <w:sz w:val="14"/>
        <w:szCs w:val="14"/>
        <w:lang w:val="en-US"/>
      </w:rPr>
      <w:t>@iledefrance</w:t>
    </w:r>
  </w:p>
  <w:p w14:paraId="0D5583F1" w14:textId="77777777" w:rsidR="00D05152" w:rsidRPr="00D05152" w:rsidRDefault="00D05152" w:rsidP="00D05152">
    <w:pPr>
      <w:pStyle w:val="Pieddepage"/>
      <w:rPr>
        <w:lang w:val="en-US"/>
      </w:rPr>
    </w:pPr>
  </w:p>
  <w:p w14:paraId="24B35BF7" w14:textId="77777777" w:rsidR="00D05152" w:rsidRPr="00D05152" w:rsidRDefault="00D05152">
    <w:pPr>
      <w:pStyle w:val="Pieddepage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0CE1286" w14:textId="77777777" w:rsidR="0081335C" w:rsidRDefault="0081335C" w:rsidP="00295D87">
      <w:r>
        <w:separator/>
      </w:r>
    </w:p>
  </w:footnote>
  <w:footnote w:type="continuationSeparator" w:id="0">
    <w:p w14:paraId="27D58DCA" w14:textId="77777777" w:rsidR="0081335C" w:rsidRDefault="0081335C" w:rsidP="00295D8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DFC436" w14:textId="77777777" w:rsidR="00A0045E" w:rsidRPr="00670838" w:rsidRDefault="00670838">
    <w:pPr>
      <w:pStyle w:val="En-tte"/>
      <w:rPr>
        <w:color w:val="FF0000"/>
      </w:rPr>
    </w:pPr>
    <w:r w:rsidRPr="00670838">
      <w:rPr>
        <w:vanish/>
        <w:color w:val="FF0000"/>
      </w:rPr>
      <w:t xml:space="preserve">Modèle courrier </w:t>
    </w:r>
    <w:r w:rsidR="000E07C7">
      <w:rPr>
        <w:vanish/>
        <w:color w:val="FF0000"/>
      </w:rPr>
      <w:t>externe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C935DD3"/>
    <w:multiLevelType w:val="hybridMultilevel"/>
    <w:tmpl w:val="CB7C0A0A"/>
    <w:lvl w:ilvl="0" w:tplc="9B8A99B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33043DD"/>
    <w:multiLevelType w:val="hybridMultilevel"/>
    <w:tmpl w:val="6C882EAC"/>
    <w:lvl w:ilvl="0" w:tplc="040C000B">
      <w:start w:val="7"/>
      <w:numFmt w:val="bullet"/>
      <w:lvlText w:val="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97858268">
    <w:abstractNumId w:val="1"/>
  </w:num>
  <w:num w:numId="2" w16cid:durableId="133884712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5FEF"/>
    <w:rsid w:val="000220A4"/>
    <w:rsid w:val="00023018"/>
    <w:rsid w:val="000236CA"/>
    <w:rsid w:val="00023EEF"/>
    <w:rsid w:val="000367E5"/>
    <w:rsid w:val="00065B11"/>
    <w:rsid w:val="0006667D"/>
    <w:rsid w:val="000A52BA"/>
    <w:rsid w:val="000B1FB9"/>
    <w:rsid w:val="000C0F4B"/>
    <w:rsid w:val="000C2C24"/>
    <w:rsid w:val="000C3154"/>
    <w:rsid w:val="000E07C7"/>
    <w:rsid w:val="000E445A"/>
    <w:rsid w:val="00100B3A"/>
    <w:rsid w:val="00107588"/>
    <w:rsid w:val="00142F9F"/>
    <w:rsid w:val="0016253A"/>
    <w:rsid w:val="001704DE"/>
    <w:rsid w:val="001D406A"/>
    <w:rsid w:val="001E6951"/>
    <w:rsid w:val="002311AF"/>
    <w:rsid w:val="00241ED6"/>
    <w:rsid w:val="002426B6"/>
    <w:rsid w:val="00252300"/>
    <w:rsid w:val="002528BB"/>
    <w:rsid w:val="002571AC"/>
    <w:rsid w:val="00265539"/>
    <w:rsid w:val="002660EE"/>
    <w:rsid w:val="0026617C"/>
    <w:rsid w:val="00282D04"/>
    <w:rsid w:val="00295D87"/>
    <w:rsid w:val="002B5F94"/>
    <w:rsid w:val="002B6C43"/>
    <w:rsid w:val="0031572A"/>
    <w:rsid w:val="00316333"/>
    <w:rsid w:val="00320DE1"/>
    <w:rsid w:val="0034577C"/>
    <w:rsid w:val="003604AF"/>
    <w:rsid w:val="00365B51"/>
    <w:rsid w:val="00373694"/>
    <w:rsid w:val="00392096"/>
    <w:rsid w:val="00393D58"/>
    <w:rsid w:val="003D13AB"/>
    <w:rsid w:val="003D3BA3"/>
    <w:rsid w:val="004053CF"/>
    <w:rsid w:val="00420FCC"/>
    <w:rsid w:val="00422637"/>
    <w:rsid w:val="00430BFD"/>
    <w:rsid w:val="00443983"/>
    <w:rsid w:val="00453CA0"/>
    <w:rsid w:val="004546CC"/>
    <w:rsid w:val="00461D6B"/>
    <w:rsid w:val="00473817"/>
    <w:rsid w:val="00497ECA"/>
    <w:rsid w:val="004A640F"/>
    <w:rsid w:val="004C4D4F"/>
    <w:rsid w:val="004D2DCD"/>
    <w:rsid w:val="0051254E"/>
    <w:rsid w:val="005408FB"/>
    <w:rsid w:val="005439D7"/>
    <w:rsid w:val="00561D58"/>
    <w:rsid w:val="005B6877"/>
    <w:rsid w:val="006035E8"/>
    <w:rsid w:val="00606050"/>
    <w:rsid w:val="006161F8"/>
    <w:rsid w:val="00650142"/>
    <w:rsid w:val="00653229"/>
    <w:rsid w:val="0065580C"/>
    <w:rsid w:val="00655EC1"/>
    <w:rsid w:val="006674BA"/>
    <w:rsid w:val="00670838"/>
    <w:rsid w:val="0067693C"/>
    <w:rsid w:val="006A76F1"/>
    <w:rsid w:val="006D56EF"/>
    <w:rsid w:val="006E4C72"/>
    <w:rsid w:val="00701619"/>
    <w:rsid w:val="00743ECC"/>
    <w:rsid w:val="0077089B"/>
    <w:rsid w:val="00782A65"/>
    <w:rsid w:val="00786994"/>
    <w:rsid w:val="0079128C"/>
    <w:rsid w:val="007A0ED4"/>
    <w:rsid w:val="007E1150"/>
    <w:rsid w:val="007E7D26"/>
    <w:rsid w:val="007F079E"/>
    <w:rsid w:val="0081335C"/>
    <w:rsid w:val="00822F07"/>
    <w:rsid w:val="00830588"/>
    <w:rsid w:val="008419DA"/>
    <w:rsid w:val="00856F6A"/>
    <w:rsid w:val="00886DB7"/>
    <w:rsid w:val="00891818"/>
    <w:rsid w:val="008E4EE6"/>
    <w:rsid w:val="008E6D6E"/>
    <w:rsid w:val="008F4B9D"/>
    <w:rsid w:val="00916767"/>
    <w:rsid w:val="00925C5B"/>
    <w:rsid w:val="00931EC0"/>
    <w:rsid w:val="00937B82"/>
    <w:rsid w:val="00947620"/>
    <w:rsid w:val="0098096A"/>
    <w:rsid w:val="00980F06"/>
    <w:rsid w:val="009820BA"/>
    <w:rsid w:val="009B34AD"/>
    <w:rsid w:val="009C0A58"/>
    <w:rsid w:val="009D1563"/>
    <w:rsid w:val="009D2FD9"/>
    <w:rsid w:val="009E33DD"/>
    <w:rsid w:val="009F2CD8"/>
    <w:rsid w:val="00A0045E"/>
    <w:rsid w:val="00A0075D"/>
    <w:rsid w:val="00A0486E"/>
    <w:rsid w:val="00A233E9"/>
    <w:rsid w:val="00A407D2"/>
    <w:rsid w:val="00A644FA"/>
    <w:rsid w:val="00A65688"/>
    <w:rsid w:val="00A921F5"/>
    <w:rsid w:val="00AB1365"/>
    <w:rsid w:val="00AB2BAC"/>
    <w:rsid w:val="00AB46CA"/>
    <w:rsid w:val="00AD0066"/>
    <w:rsid w:val="00AD2E33"/>
    <w:rsid w:val="00AD3409"/>
    <w:rsid w:val="00AF1AB2"/>
    <w:rsid w:val="00AF5FEF"/>
    <w:rsid w:val="00B05608"/>
    <w:rsid w:val="00B10D12"/>
    <w:rsid w:val="00B10D17"/>
    <w:rsid w:val="00B14219"/>
    <w:rsid w:val="00B6703F"/>
    <w:rsid w:val="00B9203B"/>
    <w:rsid w:val="00B96773"/>
    <w:rsid w:val="00BB7AD5"/>
    <w:rsid w:val="00BC1E3A"/>
    <w:rsid w:val="00BF63B4"/>
    <w:rsid w:val="00C2104F"/>
    <w:rsid w:val="00C939DE"/>
    <w:rsid w:val="00CC789A"/>
    <w:rsid w:val="00CC7ED9"/>
    <w:rsid w:val="00CF3693"/>
    <w:rsid w:val="00D05152"/>
    <w:rsid w:val="00D36214"/>
    <w:rsid w:val="00D90EC4"/>
    <w:rsid w:val="00D937E4"/>
    <w:rsid w:val="00DC348D"/>
    <w:rsid w:val="00DC4FBF"/>
    <w:rsid w:val="00E07499"/>
    <w:rsid w:val="00E11AE7"/>
    <w:rsid w:val="00E3244D"/>
    <w:rsid w:val="00E503A3"/>
    <w:rsid w:val="00E530FF"/>
    <w:rsid w:val="00E65218"/>
    <w:rsid w:val="00E90D19"/>
    <w:rsid w:val="00EA0C51"/>
    <w:rsid w:val="00EE5786"/>
    <w:rsid w:val="00F13360"/>
    <w:rsid w:val="00F34421"/>
    <w:rsid w:val="00F76AA5"/>
    <w:rsid w:val="00F7720F"/>
    <w:rsid w:val="00F917E7"/>
    <w:rsid w:val="00FB6FDA"/>
    <w:rsid w:val="00FD1232"/>
    <w:rsid w:val="00FE3376"/>
    <w:rsid w:val="00FF16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C438267"/>
  <w15:chartTrackingRefBased/>
  <w15:docId w15:val="{B390F5F8-8384-43A8-B9C0-81FEB75292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tabs>
        <w:tab w:val="right" w:pos="4649"/>
      </w:tabs>
      <w:spacing w:before="60"/>
      <w:outlineLvl w:val="0"/>
    </w:pPr>
    <w:rPr>
      <w:rFonts w:ascii="Arial" w:hAnsi="Arial"/>
      <w:b/>
      <w:sz w:val="32"/>
    </w:rPr>
  </w:style>
  <w:style w:type="paragraph" w:styleId="Titre2">
    <w:name w:val="heading 2"/>
    <w:basedOn w:val="Normal"/>
    <w:next w:val="Normal"/>
    <w:qFormat/>
    <w:pPr>
      <w:keepNext/>
      <w:tabs>
        <w:tab w:val="right" w:pos="4649"/>
      </w:tabs>
      <w:spacing w:before="120"/>
      <w:outlineLvl w:val="1"/>
    </w:pPr>
    <w:rPr>
      <w:rFonts w:ascii="Arial" w:hAnsi="Arial"/>
      <w:b/>
      <w:sz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rsid w:val="00295D87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rsid w:val="00295D87"/>
  </w:style>
  <w:style w:type="paragraph" w:styleId="Pieddepage">
    <w:name w:val="footer"/>
    <w:basedOn w:val="Normal"/>
    <w:link w:val="PieddepageCar"/>
    <w:rsid w:val="00295D8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rsid w:val="00295D87"/>
  </w:style>
  <w:style w:type="character" w:styleId="Lienhypertexte">
    <w:name w:val="Hyperlink"/>
    <w:rsid w:val="00295D87"/>
    <w:rPr>
      <w:color w:val="0000FF"/>
      <w:u w:val="single"/>
    </w:rPr>
  </w:style>
  <w:style w:type="paragraph" w:styleId="Textedebulles">
    <w:name w:val="Balloon Text"/>
    <w:basedOn w:val="Normal"/>
    <w:link w:val="TextedebullesCar"/>
    <w:rsid w:val="00295D87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295D87"/>
    <w:rPr>
      <w:rFonts w:ascii="Tahoma" w:hAnsi="Tahoma" w:cs="Tahoma"/>
      <w:sz w:val="16"/>
      <w:szCs w:val="16"/>
    </w:rPr>
  </w:style>
  <w:style w:type="character" w:styleId="Marquedecommentaire">
    <w:name w:val="annotation reference"/>
    <w:rsid w:val="00D937E4"/>
    <w:rPr>
      <w:sz w:val="16"/>
      <w:szCs w:val="16"/>
    </w:rPr>
  </w:style>
  <w:style w:type="paragraph" w:styleId="Commentaire">
    <w:name w:val="annotation text"/>
    <w:basedOn w:val="Normal"/>
    <w:link w:val="CommentaireCar"/>
    <w:rsid w:val="00D937E4"/>
  </w:style>
  <w:style w:type="character" w:customStyle="1" w:styleId="CommentaireCar">
    <w:name w:val="Commentaire Car"/>
    <w:basedOn w:val="Policepardfaut"/>
    <w:link w:val="Commentaire"/>
    <w:rsid w:val="00D937E4"/>
  </w:style>
  <w:style w:type="paragraph" w:styleId="Objetducommentaire">
    <w:name w:val="annotation subject"/>
    <w:basedOn w:val="Commentaire"/>
    <w:next w:val="Commentaire"/>
    <w:link w:val="ObjetducommentaireCar"/>
    <w:rsid w:val="00D937E4"/>
    <w:rPr>
      <w:b/>
      <w:bCs/>
    </w:rPr>
  </w:style>
  <w:style w:type="character" w:customStyle="1" w:styleId="ObjetducommentaireCar">
    <w:name w:val="Objet du commentaire Car"/>
    <w:link w:val="Objetducommentaire"/>
    <w:rsid w:val="00D937E4"/>
    <w:rPr>
      <w:b/>
      <w:bCs/>
    </w:rPr>
  </w:style>
  <w:style w:type="paragraph" w:styleId="Rvision">
    <w:name w:val="Revision"/>
    <w:hidden/>
    <w:uiPriority w:val="99"/>
    <w:semiHidden/>
    <w:rsid w:val="00E503A3"/>
  </w:style>
  <w:style w:type="table" w:styleId="Grilledutableau">
    <w:name w:val="Table Grid"/>
    <w:basedOn w:val="TableauNormal"/>
    <w:rsid w:val="00FE337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810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72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354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68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109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66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702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84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52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652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59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78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442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40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988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873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1.jpeg"/><Relationship Id="rId2" Type="http://schemas.openxmlformats.org/officeDocument/2006/relationships/hyperlink" Target="https://twitter.com/iledefrance" TargetMode="External"/><Relationship Id="rId1" Type="http://schemas.openxmlformats.org/officeDocument/2006/relationships/hyperlink" Target="file:///C:\Users\cquinto\AppData\laperdoux\AppData\Local\sooursin\AppData\AppData\Local\Microsoft\Windows\Temporary%20Internet%20Files\Content.Outlook\www.iledefrance.fr" TargetMode="External"/><Relationship Id="rId6" Type="http://schemas.openxmlformats.org/officeDocument/2006/relationships/hyperlink" Target="https://fr-fr.facebook.com/RegionIledeFrance/" TargetMode="External"/><Relationship Id="rId5" Type="http://schemas.openxmlformats.org/officeDocument/2006/relationships/image" Target="media/image2.jpeg"/><Relationship Id="rId4" Type="http://schemas.openxmlformats.org/officeDocument/2006/relationships/hyperlink" Target="https://fr-fr.facebook.com/RegionIledeFrance/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quinto\OneDrive%20-%20AMENAGEMENT%2077\XXXXXX_Modele%20attestation%20sur%20l'honneur%20sincerite%20des%20references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FCDF22A-FD72-47FD-B2C7-14FF38AAFD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XXXXXX_Modele attestation sur l'honneur sincerite des references</Template>
  <TotalTime>4</TotalTime>
  <Pages>1</Pages>
  <Words>99</Words>
  <Characters>682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Objet</vt:lpstr>
    </vt:vector>
  </TitlesOfParts>
  <Company>CRIDF</Company>
  <LinksUpToDate>false</LinksUpToDate>
  <CharactersWithSpaces>780</CharactersWithSpaces>
  <SharedDoc>false</SharedDoc>
  <HLinks>
    <vt:vector size="24" baseType="variant">
      <vt:variant>
        <vt:i4>5177361</vt:i4>
      </vt:variant>
      <vt:variant>
        <vt:i4>3</vt:i4>
      </vt:variant>
      <vt:variant>
        <vt:i4>0</vt:i4>
      </vt:variant>
      <vt:variant>
        <vt:i4>5</vt:i4>
      </vt:variant>
      <vt:variant>
        <vt:lpwstr>https://fr-fr.facebook.com/RegionIledeFrance/</vt:lpwstr>
      </vt:variant>
      <vt:variant>
        <vt:lpwstr/>
      </vt:variant>
      <vt:variant>
        <vt:i4>6225951</vt:i4>
      </vt:variant>
      <vt:variant>
        <vt:i4>0</vt:i4>
      </vt:variant>
      <vt:variant>
        <vt:i4>0</vt:i4>
      </vt:variant>
      <vt:variant>
        <vt:i4>5</vt:i4>
      </vt:variant>
      <vt:variant>
        <vt:lpwstr>../../../laperdoux/AppData/Local/sooursin/AppData/AppData/Local/Microsoft/Windows/Temporary Internet Files/Content.Outlook/www.iledefrance.fr</vt:lpwstr>
      </vt:variant>
      <vt:variant>
        <vt:lpwstr/>
      </vt:variant>
      <vt:variant>
        <vt:i4>5177361</vt:i4>
      </vt:variant>
      <vt:variant>
        <vt:i4>-1</vt:i4>
      </vt:variant>
      <vt:variant>
        <vt:i4>1030</vt:i4>
      </vt:variant>
      <vt:variant>
        <vt:i4>4</vt:i4>
      </vt:variant>
      <vt:variant>
        <vt:lpwstr>https://fr-fr.facebook.com/RegionIledeFrance/</vt:lpwstr>
      </vt:variant>
      <vt:variant>
        <vt:lpwstr/>
      </vt:variant>
      <vt:variant>
        <vt:i4>7667744</vt:i4>
      </vt:variant>
      <vt:variant>
        <vt:i4>-1</vt:i4>
      </vt:variant>
      <vt:variant>
        <vt:i4>1031</vt:i4>
      </vt:variant>
      <vt:variant>
        <vt:i4>4</vt:i4>
      </vt:variant>
      <vt:variant>
        <vt:lpwstr>https://twitter.com/iledefrance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Objet</dc:title>
  <dc:subject/>
  <dc:creator>Caroline QUINTO</dc:creator>
  <cp:keywords/>
  <cp:lastModifiedBy>Malaurie Douaud</cp:lastModifiedBy>
  <cp:revision>2</cp:revision>
  <cp:lastPrinted>2017-11-29T08:57:00Z</cp:lastPrinted>
  <dcterms:created xsi:type="dcterms:W3CDTF">2025-11-13T16:39:00Z</dcterms:created>
  <dcterms:modified xsi:type="dcterms:W3CDTF">2025-11-18T10:10:00Z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EL_NO_CHRONO">
    <vt:lpwstr>_EL_NO_CHRONO</vt:lpwstr>
  </property>
  <property fmtid="{D5CDD505-2E9C-101B-9397-08002B2CF9AE}" pid="3" name="EIdSim">
    <vt:lpwstr>COURRIERS_88148</vt:lpwstr>
  </property>
</Properties>
</file>